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533" w:rsidRDefault="00427533" w:rsidP="009B0A30">
      <w:pPr>
        <w:jc w:val="center"/>
        <w:rPr>
          <w:b/>
        </w:rPr>
      </w:pPr>
      <w:r>
        <w:rPr>
          <w:b/>
        </w:rPr>
        <w:t>Российская Федерация</w:t>
      </w:r>
    </w:p>
    <w:p w:rsidR="00427533" w:rsidRDefault="00427533" w:rsidP="009B0A30">
      <w:pPr>
        <w:jc w:val="center"/>
        <w:rPr>
          <w:b/>
        </w:rPr>
      </w:pPr>
      <w:r>
        <w:rPr>
          <w:b/>
        </w:rPr>
        <w:t>Брянская область Унечский муниципальный район</w:t>
      </w:r>
    </w:p>
    <w:p w:rsidR="00427533" w:rsidRDefault="00427533" w:rsidP="009B0A30">
      <w:pPr>
        <w:jc w:val="center"/>
        <w:rPr>
          <w:b/>
        </w:rPr>
      </w:pPr>
      <w:r>
        <w:rPr>
          <w:b/>
        </w:rPr>
        <w:t>Березинское сельское поселение</w:t>
      </w:r>
    </w:p>
    <w:p w:rsidR="00427533" w:rsidRDefault="00427533" w:rsidP="009B0A30">
      <w:pPr>
        <w:jc w:val="center"/>
        <w:rPr>
          <w:b/>
        </w:rPr>
      </w:pPr>
      <w:r>
        <w:rPr>
          <w:b/>
        </w:rPr>
        <w:t>Березинский сельский Совет народных депутатов</w:t>
      </w:r>
    </w:p>
    <w:p w:rsidR="00427533" w:rsidRDefault="00427533" w:rsidP="009B0A30">
      <w:pPr>
        <w:jc w:val="center"/>
        <w:rPr>
          <w:b/>
        </w:rPr>
      </w:pPr>
    </w:p>
    <w:p w:rsidR="00427533" w:rsidRDefault="00427533" w:rsidP="009B0A30">
      <w:pPr>
        <w:jc w:val="center"/>
        <w:rPr>
          <w:b/>
        </w:rPr>
      </w:pPr>
      <w:r>
        <w:rPr>
          <w:b/>
        </w:rPr>
        <w:t>РЕШЕНИЕ</w:t>
      </w:r>
    </w:p>
    <w:p w:rsidR="00427533" w:rsidRDefault="00427533" w:rsidP="009B0A30">
      <w:pPr>
        <w:rPr>
          <w:b/>
        </w:rPr>
      </w:pPr>
    </w:p>
    <w:p w:rsidR="00427533" w:rsidRDefault="00427533" w:rsidP="009B0A30">
      <w:pPr>
        <w:rPr>
          <w:b/>
        </w:rPr>
      </w:pPr>
      <w:r>
        <w:rPr>
          <w:b/>
        </w:rPr>
        <w:t>От  22 апреля 2026 года №5-89</w:t>
      </w:r>
    </w:p>
    <w:p w:rsidR="00427533" w:rsidRDefault="00427533" w:rsidP="009B0A30">
      <w:pPr>
        <w:rPr>
          <w:b/>
        </w:rPr>
      </w:pPr>
      <w:r>
        <w:rPr>
          <w:b/>
        </w:rPr>
        <w:t>Д.Березина</w:t>
      </w:r>
    </w:p>
    <w:p w:rsidR="00427533" w:rsidRDefault="00427533" w:rsidP="009B0A30">
      <w:pPr>
        <w:rPr>
          <w:sz w:val="22"/>
          <w:szCs w:val="22"/>
        </w:rPr>
      </w:pPr>
      <w:r>
        <w:rPr>
          <w:sz w:val="22"/>
          <w:szCs w:val="22"/>
        </w:rPr>
        <w:t xml:space="preserve">О рассмотрении проекта исполнения бюджета муниципального образования  </w:t>
      </w:r>
    </w:p>
    <w:p w:rsidR="00427533" w:rsidRDefault="00427533" w:rsidP="009B0A30">
      <w:pPr>
        <w:rPr>
          <w:sz w:val="22"/>
          <w:szCs w:val="22"/>
        </w:rPr>
      </w:pPr>
      <w:r>
        <w:rPr>
          <w:sz w:val="22"/>
          <w:szCs w:val="22"/>
        </w:rPr>
        <w:t xml:space="preserve">«Березинское сельское поселение» Унечского муниципального района </w:t>
      </w:r>
    </w:p>
    <w:p w:rsidR="00427533" w:rsidRDefault="00427533" w:rsidP="009B0A30">
      <w:pPr>
        <w:rPr>
          <w:sz w:val="22"/>
          <w:szCs w:val="22"/>
        </w:rPr>
      </w:pPr>
      <w:r>
        <w:rPr>
          <w:sz w:val="22"/>
          <w:szCs w:val="22"/>
        </w:rPr>
        <w:t xml:space="preserve">Брянской области за 2025 год  и назначению  публичных слушаний по </w:t>
      </w:r>
    </w:p>
    <w:p w:rsidR="00427533" w:rsidRDefault="00427533" w:rsidP="009B0A30">
      <w:pPr>
        <w:rPr>
          <w:sz w:val="22"/>
          <w:szCs w:val="22"/>
        </w:rPr>
      </w:pPr>
      <w:r>
        <w:rPr>
          <w:sz w:val="22"/>
          <w:szCs w:val="22"/>
        </w:rPr>
        <w:t xml:space="preserve">исполнению бюджета муниципального образования «Березинское сельское </w:t>
      </w:r>
    </w:p>
    <w:p w:rsidR="00427533" w:rsidRDefault="00427533" w:rsidP="009B0A30">
      <w:pPr>
        <w:rPr>
          <w:sz w:val="22"/>
          <w:szCs w:val="22"/>
        </w:rPr>
      </w:pPr>
      <w:r>
        <w:rPr>
          <w:sz w:val="22"/>
          <w:szCs w:val="22"/>
        </w:rPr>
        <w:t>поселение» за 2025 год</w:t>
      </w:r>
    </w:p>
    <w:p w:rsidR="00427533" w:rsidRDefault="00427533" w:rsidP="009B0A30">
      <w:pPr>
        <w:ind w:firstLine="708"/>
        <w:jc w:val="both"/>
      </w:pPr>
      <w:r>
        <w:t>В соответствии со ст.52 Федерального закона от 6 октября 2003 года №131-ФЗ «Об общих принципах организации местного самоуправления в Российской Федерации», Устава  Березинского сельского поселения, Березинский сельский Совет народных депутатов</w:t>
      </w:r>
    </w:p>
    <w:p w:rsidR="00427533" w:rsidRDefault="00427533" w:rsidP="009B0A30">
      <w:pPr>
        <w:jc w:val="center"/>
      </w:pPr>
      <w:r>
        <w:t>РЕШИЛ:</w:t>
      </w:r>
    </w:p>
    <w:p w:rsidR="00427533" w:rsidRDefault="00427533" w:rsidP="009B0A30">
      <w:pPr>
        <w:jc w:val="both"/>
      </w:pPr>
      <w:r>
        <w:t>1.Проект  исполнения бюджета муниципального образования «Березинское сельское поселение» за  2025 год принять к рассмотрению.</w:t>
      </w:r>
    </w:p>
    <w:p w:rsidR="00427533" w:rsidRDefault="00427533" w:rsidP="009B0A30">
      <w:pPr>
        <w:jc w:val="both"/>
      </w:pPr>
    </w:p>
    <w:p w:rsidR="00427533" w:rsidRDefault="00427533" w:rsidP="009B0A30">
      <w:pPr>
        <w:jc w:val="both"/>
      </w:pPr>
      <w:r>
        <w:t>2.Обнародовать проект исполнения бюджета муниципального образования «Березинское сельское поселение» путем передачи в Рюховскую и Березинскую поселенческие библиотеки для ознакомления населения поселения.</w:t>
      </w:r>
    </w:p>
    <w:p w:rsidR="00427533" w:rsidRDefault="00427533" w:rsidP="009B0A30">
      <w:pPr>
        <w:jc w:val="both"/>
      </w:pPr>
    </w:p>
    <w:p w:rsidR="00427533" w:rsidRDefault="00427533" w:rsidP="009B0A30">
      <w:pPr>
        <w:jc w:val="both"/>
      </w:pPr>
      <w:r>
        <w:t>3.Принять порядок участия населения в публичных слушаниях и учета предложений граждан по проекту исполнения бюджета муниципального образования «Березинское сельское поселение» за 2025 год. (приложение 1)</w:t>
      </w:r>
    </w:p>
    <w:p w:rsidR="00427533" w:rsidRDefault="00427533" w:rsidP="009B0A30">
      <w:pPr>
        <w:jc w:val="both"/>
      </w:pPr>
    </w:p>
    <w:p w:rsidR="00427533" w:rsidRDefault="00427533" w:rsidP="009B0A30">
      <w:pPr>
        <w:jc w:val="both"/>
      </w:pPr>
      <w:r>
        <w:t>4.Назначить публичное слушание по проекту  исполнения бюджета муниципального образования «Березинское сельское поселение» за 2025 год   05 мая   2026  года в 15-00 в Березинском СДК.</w:t>
      </w:r>
    </w:p>
    <w:p w:rsidR="00427533" w:rsidRDefault="00427533" w:rsidP="009B0A30">
      <w:pPr>
        <w:jc w:val="both"/>
      </w:pPr>
    </w:p>
    <w:p w:rsidR="00427533" w:rsidRDefault="00427533" w:rsidP="009B0A30">
      <w:pPr>
        <w:jc w:val="both"/>
      </w:pPr>
      <w:r>
        <w:t>5.Утвердить рабочую группу по проведению слушаний и учета предложений граждан по проекту исполнения бюджета Березинского сельского поселения за 2025 год в составе:</w:t>
      </w:r>
    </w:p>
    <w:p w:rsidR="00427533" w:rsidRDefault="00427533" w:rsidP="009B0A30">
      <w:pPr>
        <w:jc w:val="both"/>
      </w:pPr>
      <w:r>
        <w:t>-Ильина Н.Н. – главный бухгалтер Березинской сельской администрации</w:t>
      </w:r>
    </w:p>
    <w:p w:rsidR="00427533" w:rsidRDefault="00427533" w:rsidP="009B0A30">
      <w:pPr>
        <w:jc w:val="both"/>
      </w:pPr>
      <w:r>
        <w:t>- Пузик Татьяна Васильевна   - председатель комиссии по бюджету, налогам и муниципальному имуществу.</w:t>
      </w:r>
    </w:p>
    <w:p w:rsidR="00427533" w:rsidRDefault="00427533" w:rsidP="009B0A30">
      <w:pPr>
        <w:jc w:val="both"/>
      </w:pPr>
      <w:r>
        <w:t>-Абдулаева Наталья Анатольевна - член   комиссии по бюджету, налогам и муниципальному имуществу.</w:t>
      </w:r>
    </w:p>
    <w:p w:rsidR="00427533" w:rsidRDefault="00427533" w:rsidP="009B0A30">
      <w:pPr>
        <w:jc w:val="both"/>
      </w:pPr>
      <w:r>
        <w:t>-Селедцова Ольга Петровна   - член   комиссии по бюджету, налогам и муниципальному имуществу.</w:t>
      </w:r>
    </w:p>
    <w:p w:rsidR="00427533" w:rsidRDefault="00427533" w:rsidP="009B0A30">
      <w:pPr>
        <w:jc w:val="both"/>
      </w:pPr>
      <w:r>
        <w:t>6.Результаты публичных слушаний предоставить до 13 мая 2026 года в депутатскую комиссию по бюджету, налогам и муниципальному имуществу для обобщения и выработки предложений по проекту бюджета сессии Березинского сельского Совета народных депутатов.</w:t>
      </w:r>
    </w:p>
    <w:p w:rsidR="00427533" w:rsidRDefault="00427533" w:rsidP="009B0A30">
      <w:pPr>
        <w:jc w:val="both"/>
      </w:pPr>
      <w:r>
        <w:t>7.Настоящее решение обнародовать в соответствии с Уставом Березинского сельского поселения.</w:t>
      </w:r>
    </w:p>
    <w:p w:rsidR="00427533" w:rsidRDefault="00427533" w:rsidP="009B0A30">
      <w:pPr>
        <w:jc w:val="both"/>
      </w:pPr>
    </w:p>
    <w:p w:rsidR="00427533" w:rsidRDefault="00427533" w:rsidP="009B0A30">
      <w:pPr>
        <w:jc w:val="both"/>
      </w:pPr>
      <w:r>
        <w:t>Глава Березинского сельского поселения</w:t>
      </w:r>
    </w:p>
    <w:p w:rsidR="00427533" w:rsidRDefault="00427533" w:rsidP="009B0A30">
      <w:pPr>
        <w:jc w:val="both"/>
      </w:pPr>
      <w:r>
        <w:t>председатель Березинского сельского Совета</w:t>
      </w:r>
    </w:p>
    <w:p w:rsidR="00427533" w:rsidRDefault="00427533" w:rsidP="009B0A30">
      <w:pPr>
        <w:jc w:val="both"/>
      </w:pPr>
      <w:r>
        <w:t>народных депутатов                                                                 Е.Н.Щигорцова</w:t>
      </w:r>
    </w:p>
    <w:p w:rsidR="00427533" w:rsidRDefault="00427533" w:rsidP="009B0A30">
      <w:pPr>
        <w:jc w:val="right"/>
      </w:pPr>
    </w:p>
    <w:p w:rsidR="00427533" w:rsidRDefault="00427533" w:rsidP="009B0A30">
      <w:pPr>
        <w:jc w:val="right"/>
      </w:pPr>
      <w:r>
        <w:t>Приложение №1 к решению Березинского</w:t>
      </w:r>
    </w:p>
    <w:p w:rsidR="00427533" w:rsidRDefault="00427533" w:rsidP="009B0A30">
      <w:pPr>
        <w:jc w:val="right"/>
      </w:pPr>
      <w:r>
        <w:t>сельского Совета народных депутатов</w:t>
      </w:r>
    </w:p>
    <w:p w:rsidR="00427533" w:rsidRDefault="00427533" w:rsidP="009B0A30">
      <w:pPr>
        <w:jc w:val="right"/>
      </w:pPr>
      <w:r>
        <w:t>№ 5-89 от 22 апреля  2026 года</w:t>
      </w:r>
    </w:p>
    <w:p w:rsidR="00427533" w:rsidRDefault="00427533" w:rsidP="009B0A30"/>
    <w:p w:rsidR="00427533" w:rsidRDefault="00427533" w:rsidP="009B0A30"/>
    <w:p w:rsidR="00427533" w:rsidRDefault="00427533" w:rsidP="009B0A30"/>
    <w:p w:rsidR="00427533" w:rsidRDefault="00427533" w:rsidP="009B0A30">
      <w:pPr>
        <w:jc w:val="center"/>
      </w:pPr>
      <w:r>
        <w:t>Порядок участия населения в публичных слушаниях и учета</w:t>
      </w:r>
    </w:p>
    <w:p w:rsidR="00427533" w:rsidRDefault="00427533" w:rsidP="009B0A30">
      <w:pPr>
        <w:jc w:val="center"/>
      </w:pPr>
      <w:r>
        <w:t>предложений граждан по проекту исполнения бюджета муниципального</w:t>
      </w:r>
    </w:p>
    <w:p w:rsidR="00427533" w:rsidRDefault="00427533" w:rsidP="009B0A30">
      <w:pPr>
        <w:jc w:val="center"/>
      </w:pPr>
      <w:r>
        <w:t>образования «Березинское сельское поселение» за 2025 год.</w:t>
      </w:r>
    </w:p>
    <w:p w:rsidR="00427533" w:rsidRDefault="00427533" w:rsidP="009B0A30"/>
    <w:p w:rsidR="00427533" w:rsidRDefault="00427533" w:rsidP="009B0A30"/>
    <w:p w:rsidR="00427533" w:rsidRDefault="00427533" w:rsidP="009B0A30">
      <w:pPr>
        <w:jc w:val="both"/>
      </w:pPr>
      <w:r>
        <w:tab/>
        <w:t>1.Гражданин Березинского сельского поселения  с момента обнародования до публичного чтения вправе ознакомиться с проектом исполнения бюджета муниципального образования «Березинское сельское поселение» и предоставить свои предложения по внесению в него своих изменений или дополнений.</w:t>
      </w:r>
    </w:p>
    <w:p w:rsidR="00427533" w:rsidRDefault="00427533" w:rsidP="009B0A30">
      <w:pPr>
        <w:jc w:val="both"/>
      </w:pPr>
      <w:r>
        <w:tab/>
        <w:t>2.Гражданин оформляет свои предложения в письменном виде за своей подписью с указанием адреса места жительства и направляет в Березинский сельский Совет народных депутатов по адресу: д.Березина Унечского района Брянской области ул.Молодежная д 28б.</w:t>
      </w:r>
    </w:p>
    <w:p w:rsidR="00427533" w:rsidRDefault="00427533" w:rsidP="009B0A30">
      <w:pPr>
        <w:jc w:val="both"/>
      </w:pPr>
      <w:r>
        <w:tab/>
        <w:t>3.Поступающие предложения к проекту исполнения бюджета Березинского сельского поселения обобщаются и анализируются рабочей группой и  со своими предложениями передаются в депутатскую комиссию по бюджету, налогам и муниципальному имуществу.</w:t>
      </w:r>
    </w:p>
    <w:p w:rsidR="00427533" w:rsidRDefault="00427533" w:rsidP="009B0A30">
      <w:pPr>
        <w:jc w:val="both"/>
      </w:pPr>
      <w:r>
        <w:tab/>
        <w:t>4.Депутатская комиссия по бюджету, налогам и имуществу представляет после рассмотрения итогов публичных слушаний на своем заседании свое заключение Березинской сельской администрации и в дальнейшем информирует сессию Березинского сельского Совета народных депутатов.</w:t>
      </w:r>
    </w:p>
    <w:p w:rsidR="00427533" w:rsidRDefault="00427533" w:rsidP="009B0A30">
      <w:pPr>
        <w:jc w:val="both"/>
      </w:pPr>
      <w:r>
        <w:tab/>
        <w:t>5.В случае отклонения предложения гражданина Березинский сельский Совет народных депутатов в 5- дневный срок после принятия решения в письменном виде оповещает об этом инициатора с указанием причины отклонения.</w:t>
      </w:r>
    </w:p>
    <w:p w:rsidR="00427533" w:rsidRDefault="00427533" w:rsidP="009B0A30">
      <w:pPr>
        <w:jc w:val="both"/>
      </w:pPr>
    </w:p>
    <w:p w:rsidR="00427533" w:rsidRDefault="00427533" w:rsidP="009B0A30">
      <w:pPr>
        <w:jc w:val="both"/>
      </w:pPr>
    </w:p>
    <w:p w:rsidR="00427533" w:rsidRDefault="00427533" w:rsidP="009B0A30"/>
    <w:p w:rsidR="00427533" w:rsidRDefault="00427533" w:rsidP="009B0A30"/>
    <w:p w:rsidR="00427533" w:rsidRDefault="00427533" w:rsidP="009B0A30"/>
    <w:p w:rsidR="00427533" w:rsidRDefault="00427533" w:rsidP="009B0A30"/>
    <w:p w:rsidR="00427533" w:rsidRDefault="00427533" w:rsidP="009B0A30"/>
    <w:p w:rsidR="00427533" w:rsidRDefault="00427533" w:rsidP="009B0A30"/>
    <w:p w:rsidR="00427533" w:rsidRDefault="00427533" w:rsidP="009B0A30"/>
    <w:p w:rsidR="00427533" w:rsidRDefault="00427533" w:rsidP="009B0A30"/>
    <w:p w:rsidR="00427533" w:rsidRDefault="00427533" w:rsidP="009B0A30">
      <w:r>
        <w:t xml:space="preserve"> </w:t>
      </w:r>
    </w:p>
    <w:p w:rsidR="00427533" w:rsidRDefault="00427533" w:rsidP="009B0A30"/>
    <w:p w:rsidR="00427533" w:rsidRDefault="00427533" w:rsidP="009B0A30"/>
    <w:p w:rsidR="00427533" w:rsidRDefault="00427533" w:rsidP="009B0A30"/>
    <w:p w:rsidR="00427533" w:rsidRDefault="00427533"/>
    <w:sectPr w:rsidR="00427533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0A30"/>
    <w:rsid w:val="000E1C67"/>
    <w:rsid w:val="002C3BEF"/>
    <w:rsid w:val="004120B9"/>
    <w:rsid w:val="00422580"/>
    <w:rsid w:val="00427533"/>
    <w:rsid w:val="0046662D"/>
    <w:rsid w:val="00806CAF"/>
    <w:rsid w:val="009B0A30"/>
    <w:rsid w:val="009B5986"/>
    <w:rsid w:val="00B02B34"/>
    <w:rsid w:val="00B30377"/>
    <w:rsid w:val="00BE3F9F"/>
    <w:rsid w:val="00CE71AB"/>
    <w:rsid w:val="00D457DE"/>
    <w:rsid w:val="00D64E87"/>
    <w:rsid w:val="00EF5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A3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693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</TotalTime>
  <Pages>2</Pages>
  <Words>607</Words>
  <Characters>3463</Characters>
  <Application>Microsoft Office Outlook</Application>
  <DocSecurity>0</DocSecurity>
  <Lines>0</Lines>
  <Paragraphs>0</Paragraphs>
  <ScaleCrop>false</ScaleCrop>
  <Company>Ya Blondinko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User</cp:lastModifiedBy>
  <cp:revision>6</cp:revision>
  <cp:lastPrinted>2026-04-23T09:12:00Z</cp:lastPrinted>
  <dcterms:created xsi:type="dcterms:W3CDTF">2025-04-08T09:18:00Z</dcterms:created>
  <dcterms:modified xsi:type="dcterms:W3CDTF">2026-04-23T09:14:00Z</dcterms:modified>
</cp:coreProperties>
</file>